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289" w:rsidRDefault="00276289">
      <w:r>
        <w:t>2012-2013 EĞİTİM-ÖĞRETİM YILI ÜZÜMLÜ KIZ TEKNİK ve MESLEK LİSESİ 11. SINIF 1. DÖNEM 1. YAZILI SORULARI</w:t>
      </w:r>
    </w:p>
    <w:p w:rsidR="00276289" w:rsidRDefault="00276289">
      <w:r>
        <w:t>Ad,Soyad:                                                            Sınıf:                                No:                               Puan:</w:t>
      </w:r>
    </w:p>
    <w:p w:rsidR="00276289" w:rsidRDefault="00276289">
      <w:r>
        <w:t xml:space="preserve">                                                          SORULAR</w:t>
      </w:r>
    </w:p>
    <w:p w:rsidR="00276289" w:rsidRDefault="00276289">
      <w:r>
        <w:t>1)Kinetik enerjisi E olan cismin hızı 2V dir. Bir süre sonra cismin hızı 2 katına çıkmaktadır. Buna göre cismin kinetik enerjisi kaç E olur? (15p)</w:t>
      </w:r>
    </w:p>
    <w:p w:rsidR="00276289" w:rsidRDefault="00276289">
      <w:r>
        <w:t xml:space="preserve">2)Bir asansör, içindeki </w:t>
      </w:r>
      <w:smartTag w:uri="urn:schemas-microsoft-com:office:smarttags" w:element="metricconverter">
        <w:smartTagPr>
          <w:attr w:name="ProductID" w:val="300 kg"/>
        </w:smartTagPr>
        <w:r>
          <w:t>300 kg</w:t>
        </w:r>
      </w:smartTag>
      <w:r>
        <w:t xml:space="preserve"> yükü 0,5m/s sabit hızla </w:t>
      </w:r>
      <w:smartTag w:uri="urn:schemas-microsoft-com:office:smarttags" w:element="metricconverter">
        <w:smartTagPr>
          <w:attr w:name="ProductID" w:val="5 metre"/>
        </w:smartTagPr>
        <w:r>
          <w:t>5 metre</w:t>
        </w:r>
      </w:smartTag>
      <w:r>
        <w:t xml:space="preserve"> yükseğe çıkardığına göre, asansör motorunun gücü kaç wattdır? (15p)</w:t>
      </w:r>
    </w:p>
    <w:p w:rsidR="00276289" w:rsidRDefault="00276289">
      <w:r>
        <w:t>3)Durgun sıvıların basıncı nelere bağlıdır? (15p)</w:t>
      </w:r>
    </w:p>
    <w:p w:rsidR="00276289" w:rsidRDefault="00276289">
      <w:r>
        <w:t>4) (15p)</w:t>
      </w:r>
    </w:p>
    <w:p w:rsidR="00276289" w:rsidRDefault="00276289">
      <w:pPr>
        <w:rPr>
          <w:noProof/>
          <w:lang w:eastAsia="tr-TR"/>
        </w:rPr>
      </w:pPr>
      <w:r w:rsidRPr="007C463C">
        <w:rPr>
          <w:noProof/>
          <w:lang w:eastAsia="tr-TR"/>
        </w:rPr>
        <w:t xml:space="preserve"> </w:t>
      </w:r>
      <w:r w:rsidRPr="00081878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7" o:spid="_x0000_i1025" type="#_x0000_t75" style="width:366pt;height:114.75pt;visibility:visible">
            <v:imagedata r:id="rId4" o:title=""/>
          </v:shape>
        </w:pict>
      </w:r>
      <w:r w:rsidRPr="0015376C">
        <w:t xml:space="preserve"> </w:t>
      </w:r>
    </w:p>
    <w:p w:rsidR="00276289" w:rsidRDefault="00276289"/>
    <w:p w:rsidR="00276289" w:rsidRDefault="00276289">
      <w:r>
        <w:t xml:space="preserve">5)Kütlesi </w:t>
      </w:r>
      <w:smartTag w:uri="urn:schemas-microsoft-com:office:smarttags" w:element="metricconverter">
        <w:smartTagPr>
          <w:attr w:name="ProductID" w:val="3 gram"/>
        </w:smartTagPr>
        <w:r>
          <w:t>3 gram</w:t>
        </w:r>
      </w:smartTag>
      <w:r>
        <w:t xml:space="preserve"> olan bir cisim 10jouleluk enerjiyle atılmıştır.Maksimum yükseklikteki kinetik enerji 4 joule olduğuna göre bu noktadaki  yükseklik kaç metredir? (15p)</w:t>
      </w:r>
    </w:p>
    <w:p w:rsidR="00276289" w:rsidRDefault="00276289">
      <w:r>
        <w:t>6)Pascal prensibini açıklayınız.(10p)</w:t>
      </w:r>
    </w:p>
    <w:p w:rsidR="00276289" w:rsidRDefault="00276289">
      <w:r>
        <w:t>7) (15p)</w:t>
      </w:r>
    </w:p>
    <w:p w:rsidR="00276289" w:rsidRDefault="00276289">
      <w:r w:rsidRPr="00081878">
        <w:rPr>
          <w:noProof/>
          <w:lang w:eastAsia="tr-TR"/>
        </w:rPr>
        <w:pict>
          <v:shape id="Resim 6" o:spid="_x0000_i1026" type="#_x0000_t75" style="width:293.25pt;height:113.25pt;visibility:visible">
            <v:imagedata r:id="rId5" o:title=""/>
          </v:shape>
        </w:pict>
      </w:r>
    </w:p>
    <w:p w:rsidR="00276289" w:rsidRDefault="00276289">
      <w:r>
        <w:t xml:space="preserve"> </w:t>
      </w:r>
    </w:p>
    <w:p w:rsidR="00276289" w:rsidRDefault="00276289">
      <w:r>
        <w:t xml:space="preserve">                                                                                                                                BAŞARILAR DİLERİM</w:t>
      </w:r>
      <w:bookmarkStart w:id="0" w:name="_GoBack"/>
      <w:bookmarkEnd w:id="0"/>
    </w:p>
    <w:p w:rsidR="00276289" w:rsidRDefault="00276289"/>
    <w:p w:rsidR="00276289" w:rsidRDefault="00276289"/>
    <w:p w:rsidR="00276289" w:rsidRDefault="00276289"/>
    <w:p w:rsidR="00276289" w:rsidRDefault="00276289"/>
    <w:p w:rsidR="00276289" w:rsidRDefault="00276289"/>
    <w:p w:rsidR="00276289" w:rsidRDefault="00276289"/>
    <w:p w:rsidR="00276289" w:rsidRDefault="00276289"/>
    <w:p w:rsidR="00276289" w:rsidRDefault="00276289">
      <w:r w:rsidRPr="00924021">
        <w:t xml:space="preserve"> </w:t>
      </w:r>
    </w:p>
    <w:sectPr w:rsidR="00276289" w:rsidSect="00296A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0C44"/>
    <w:rsid w:val="00081878"/>
    <w:rsid w:val="000B0931"/>
    <w:rsid w:val="0015376C"/>
    <w:rsid w:val="00276289"/>
    <w:rsid w:val="00296AB7"/>
    <w:rsid w:val="002C1340"/>
    <w:rsid w:val="00624FA8"/>
    <w:rsid w:val="007C463C"/>
    <w:rsid w:val="00924021"/>
    <w:rsid w:val="00DF33AD"/>
    <w:rsid w:val="00F20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AB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20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20C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</TotalTime>
  <Pages>2</Pages>
  <Words>154</Words>
  <Characters>878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ayse</dc:creator>
  <cp:keywords/>
  <dc:description/>
  <cp:lastModifiedBy>edanur</cp:lastModifiedBy>
  <cp:revision>2</cp:revision>
  <dcterms:created xsi:type="dcterms:W3CDTF">2011-11-14T16:34:00Z</dcterms:created>
  <dcterms:modified xsi:type="dcterms:W3CDTF">2012-12-02T15:26:00Z</dcterms:modified>
</cp:coreProperties>
</file>